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62397" w14:textId="77777777" w:rsidR="0046039F" w:rsidRDefault="0046039F" w:rsidP="0046039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Christopher SHIRWOD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1802256" w14:textId="77777777" w:rsidR="0046039F" w:rsidRDefault="0046039F" w:rsidP="0046039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Gentleman.</w:t>
      </w:r>
    </w:p>
    <w:p w14:paraId="1BB205DA" w14:textId="77777777" w:rsidR="0046039F" w:rsidRDefault="0046039F" w:rsidP="0046039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797300C" w14:textId="77777777" w:rsidR="0046039F" w:rsidRDefault="0046039F" w:rsidP="0046039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E1B0A83" w14:textId="77777777" w:rsidR="0046039F" w:rsidRDefault="0046039F" w:rsidP="0046039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Masty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gentleman(q.v.), brought a plaint of debt against him and 26 others.</w:t>
      </w:r>
    </w:p>
    <w:p w14:paraId="0E6F0861" w14:textId="77777777" w:rsidR="0046039F" w:rsidRDefault="0046039F" w:rsidP="0046039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4A11AF9" w14:textId="77777777" w:rsidR="0046039F" w:rsidRDefault="0046039F" w:rsidP="0046039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394A2F7" w14:textId="77777777" w:rsidR="0046039F" w:rsidRDefault="0046039F" w:rsidP="0046039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83CB5C6" w14:textId="77777777" w:rsidR="0046039F" w:rsidRDefault="0046039F" w:rsidP="0046039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71B3EC3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E226B" w14:textId="77777777" w:rsidR="0046039F" w:rsidRDefault="0046039F" w:rsidP="009139A6">
      <w:r>
        <w:separator/>
      </w:r>
    </w:p>
  </w:endnote>
  <w:endnote w:type="continuationSeparator" w:id="0">
    <w:p w14:paraId="5F2F9A46" w14:textId="77777777" w:rsidR="0046039F" w:rsidRDefault="004603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026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6E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812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8E493" w14:textId="77777777" w:rsidR="0046039F" w:rsidRDefault="0046039F" w:rsidP="009139A6">
      <w:r>
        <w:separator/>
      </w:r>
    </w:p>
  </w:footnote>
  <w:footnote w:type="continuationSeparator" w:id="0">
    <w:p w14:paraId="6C52E99C" w14:textId="77777777" w:rsidR="0046039F" w:rsidRDefault="004603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62C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6B6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FF2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39F"/>
    <w:rsid w:val="000666E0"/>
    <w:rsid w:val="002510B7"/>
    <w:rsid w:val="0046039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8BD1A"/>
  <w15:chartTrackingRefBased/>
  <w15:docId w15:val="{A9EAED34-219B-4FE1-8D43-0A4B395D3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03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2022-01-15T17:26:00Z</dcterms:created>
  <dcterms:modified xsi:type="dcterms:W3CDTF">2022-01-15T17:28:00Z</dcterms:modified>
</cp:coreProperties>
</file>